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1C938" w14:textId="77777777" w:rsidR="00D97D25" w:rsidRDefault="00D97D25" w:rsidP="00D97D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Agnes RETHERFELD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fl.1431)</w:t>
      </w:r>
    </w:p>
    <w:p w14:paraId="748136D1" w14:textId="77777777" w:rsidR="00D97D25" w:rsidRDefault="00D97D25" w:rsidP="00D97D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20E916" w14:textId="77777777" w:rsidR="00D97D25" w:rsidRDefault="00D97D25" w:rsidP="00D97D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59ABFE5" w14:textId="77777777" w:rsidR="00D97D25" w:rsidRDefault="00D97D25" w:rsidP="00D97D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sister of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Retherfeld</w:t>
      </w:r>
      <w:proofErr w:type="spellEnd"/>
      <w:r>
        <w:rPr>
          <w:rFonts w:ascii="Times New Roman" w:hAnsi="Times New Roman" w:cs="Times New Roman"/>
          <w:sz w:val="24"/>
          <w:szCs w:val="24"/>
        </w:rPr>
        <w:t>, junior, of Hertfordshire(q.v.).</w:t>
      </w:r>
    </w:p>
    <w:p w14:paraId="0CC071F0" w14:textId="77777777" w:rsidR="00D97D25" w:rsidRDefault="00D97D25" w:rsidP="00D97D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p.235)</w:t>
      </w:r>
    </w:p>
    <w:p w14:paraId="4DDFAB13" w14:textId="77777777" w:rsidR="00D97D25" w:rsidRDefault="00D97D25" w:rsidP="00D97D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B2DC29" w14:textId="77777777" w:rsidR="00D97D25" w:rsidRDefault="00D97D25" w:rsidP="00D97D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B4C5B9" w14:textId="77777777" w:rsidR="00D97D25" w:rsidRDefault="00D97D25" w:rsidP="00D97D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1431</w:t>
      </w:r>
      <w:r>
        <w:rPr>
          <w:rFonts w:ascii="Times New Roman" w:hAnsi="Times New Roman" w:cs="Times New Roman"/>
          <w:sz w:val="24"/>
          <w:szCs w:val="24"/>
        </w:rPr>
        <w:tab/>
        <w:t>Her children had bequests in John’s Will.    (ibid.)</w:t>
      </w:r>
    </w:p>
    <w:p w14:paraId="5211FFDB" w14:textId="77777777" w:rsidR="00D97D25" w:rsidRDefault="00D97D25" w:rsidP="00D97D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915080" w14:textId="77777777" w:rsidR="00D97D25" w:rsidRDefault="00D97D25" w:rsidP="00D97D2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C9ED1B" w14:textId="77777777" w:rsidR="00D97D25" w:rsidRDefault="00D97D25" w:rsidP="00D97D2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March 2022</w:t>
      </w:r>
    </w:p>
    <w:p w14:paraId="1A99928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BEF7C" w14:textId="77777777" w:rsidR="00D97D25" w:rsidRDefault="00D97D25" w:rsidP="009139A6">
      <w:r>
        <w:separator/>
      </w:r>
    </w:p>
  </w:endnote>
  <w:endnote w:type="continuationSeparator" w:id="0">
    <w:p w14:paraId="4FD288EB" w14:textId="77777777" w:rsidR="00D97D25" w:rsidRDefault="00D97D2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BFEF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5623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7DBA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61557" w14:textId="77777777" w:rsidR="00D97D25" w:rsidRDefault="00D97D25" w:rsidP="009139A6">
      <w:r>
        <w:separator/>
      </w:r>
    </w:p>
  </w:footnote>
  <w:footnote w:type="continuationSeparator" w:id="0">
    <w:p w14:paraId="441CB9CF" w14:textId="77777777" w:rsidR="00D97D25" w:rsidRDefault="00D97D2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89D0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74DC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A8DE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D25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97D25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1553DD"/>
  <w15:chartTrackingRefBased/>
  <w15:docId w15:val="{F7195E31-428F-4C0C-8DEE-82FC7A018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2022-03-16T21:28:00Z</dcterms:created>
  <dcterms:modified xsi:type="dcterms:W3CDTF">2022-03-16T21:28:00Z</dcterms:modified>
</cp:coreProperties>
</file>